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1. “ışık” sözcüğü aşağıdaki cümlelerin hangisinde mecaz anlamda kullanılmıştır?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A)   Sokak ışıkları yolları aydınlatıyordu.              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B)   Bütün gözlerden anlamlı ışıklar saçılıyordu.                              C)   Okuyabilmek için mum ışığı yeterli değildi.    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D)   Yan odaya gidip ışığı yaktı.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2. Aşağıdaki cümlelerin hangisinde zıt anlamlı sözcükler bir arada kullanılmıştır?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A.  Ne yapacağını kara kara düşünüyor. 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B.  Dolabın altına da üstüne de baktı.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C.  Eğri büğrü ipi düzeltmeye çalıştı.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D.  Yalan yanlış sözleri çok rahatsız ediyor.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3. Aşağıdaki cümlelerin hangisinde sebep-sonuç ilişkisi vardır?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A.   Arkadaşlarımla pikniğe gittiğimizde çok eğlendik.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B.  Sınıfta işlediğimiz konuyu evde tekrar etmeliyiz.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C.   Hastayım bu yüzden seninle oynayamam.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D.  Ahmet gece gündüz sabırla çalıştı.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4. Aşağıdaki kelimelerden hangisi sözlükte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en önce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yer alır?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Konunum                  b- )  Kof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 Koca                         d- ) Koçak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5. Aşağıdaki kelimelerin hangisinde, “sert sessizlerin yumuşaması” vardır?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Kitabım                      b- ) Milletimiz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Sepetten                    d- ) Sıcaktan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“Biz biliriz bizim işlerimizi,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İşimiz kimseden sorulmamıştır.”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6. Yukarıda verilen mısralarda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kaç hece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vardır?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7                               b- ) 22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21                               d- ) 18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7. Aşağıdaki ifadelerden hangisi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öznel bir ifadedir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Dünyamız, Güneş’in etrafında döner.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Bir yıl 365 gün 6 saattir.         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2006’nın en önemli olayı,  okulumuza yeni bir merdiven yapılmasıdır.      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Maddeler doğada katı, sıvı ve gaz halde bulunur.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8. “Okula yeni gelen arkadaşımıza bütün sınıf soğuk davranıyor.”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Bu cümlede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mecaz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anlamıyla kullanılan sözcük aşağıdakilerden hangisidir?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okul                                 b- ) arkadaş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soğuk                              d- ) davranıyor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9. Aşağıdaki cümlelerin hangisinde 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abartı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 xml:space="preserve">  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Burası eşi benzeri olmayan bir bahçeymiş.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Devin gözleri otomobil farı gibiymiş.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Anası:”Yapma kızım, etme kızım.” diye yalvarmış.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Adamın boyu neredeyse bir minare kadarmış.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Her yıl bir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yaş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daha büyüyoruz.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Yaş 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ağaçları değil, kuru ağaçları keselim.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10. Yukarıda altı çizili sözcükler arasındaki anlam ilişkisine ne denir?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sesteş                                 b- ) eş anlamlı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zıt anlamlı                          d- ) mecaz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11. Aşağıdaki cümlelerin hangisinde “temiz” sözcüğü mecaz anlamda kullanılmıştır?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A.  Kerem odasını çok temiz tutar.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B.  Dolabım her zaman temiz ve düzenli olsun isterim.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C.  Temiz çamaşırları katlayıp dolaba koydum.</w:t>
      </w:r>
    </w:p>
    <w:p w:rsidR="00B93F24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D.  Ayşegül çok temiz kalpli bir kızdır.</w:t>
      </w:r>
    </w:p>
    <w:p w:rsidR="00B93F24" w:rsidRPr="00B72CB5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12. Bir sözcüğün yazımında yanlışlık yapılıp yapılmadığına nereden bakarız?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sözlük                               b- ) imla kılavuzu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ansiklopedi                     d- ) atasözleri ve deyimler sözlüğü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13. “Şimdiki aklım olsaydı, derslerime daha çok çalışırdım.” cümlesinde 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hangi duygu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belirtilmektedir?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pişmanlık                        b- ) kızgınlık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kıskançlık                      d- ) sevinç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14. Aşağıdaki cümlelerin hangisinde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sebep-sonuç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ilişkisi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Soğuktan ellerim dondu.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Koşmaktan çok yoruldum.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Bugün erken kalktım.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Uykum gelince yattım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15. Aşağıdaki sözcüklerden hangisi, sert sessizlerin yumuşamasına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uğramamıştır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İnatçı                      b- ) Değmediği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Alışkanlığı                 d- ) Özgürlüğü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16. “Arkadaşlarının kitabında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gözü kaldı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.”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Cümlesindeki altı çizili söz grubunun anlamı, aşağıdakilerden hangisine uygundur?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Çok beğenmek.            b- )  Gözünü ayıramadı.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 Okumak istedi.                 d- ) Baktı durdu.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17. “Eli kalem tutmak” değimini açıklayan seçenek hangisidir?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Kalemi iyi kullanmak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Okur yazar olmak.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Kalem ile yazı yazmak.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Elde kalem tutmak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18. Aşağıdaki sözcüklerden hangisinin 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sesteşi 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vardır?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Tatlı                        b- ) Çay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Gece                        d- ) Güneş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19. “Gökyüzünde bir tek parlak yıldız yoktu.” Cümlesinde 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ön ad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hangisidir?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gökyüzünde                   b- ) parlak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yıldız                              d- ) yoktur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20. Aşağıdaki cümlelerin hangisinde “burun” sözcüğü gerçek anlamda kullanılmıştır?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A. Havalar soğuyunca burnu akmaya başladı.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B. Gülşen her şeye burun kıvırıyor.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C. Ceren burnu havada bir kızdır.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D. Bu sene pek burnun büyümüş; hiçbir şeyi beğenmiyorsun.</w:t>
      </w:r>
    </w:p>
    <w:p w:rsidR="00B93F24" w:rsidRPr="00B72CB5" w:rsidRDefault="00B93F24" w:rsidP="00305AB3">
      <w:pPr>
        <w:pStyle w:val="NoSpacing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21.Aşağıdaki deyimlerden hangisi sır saklayanlar için kullanılır?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Laf ebesi            b- ) Aklı evvel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Boşboğaz              d- ) Ağzı sıkı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305AB3">
      <w:pPr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22. “Köprüden geçeceğim ……….korkuyorum.</w:t>
      </w:r>
    </w:p>
    <w:p w:rsidR="00B93F24" w:rsidRPr="00B72CB5" w:rsidRDefault="00B93F24" w:rsidP="00305AB3">
      <w:pPr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”  Yukarıdaki boş yere, hangi kelime </w:t>
      </w:r>
      <w:r w:rsidRPr="00B72CB5">
        <w:rPr>
          <w:rFonts w:ascii="Arial Narrow" w:hAnsi="Arial Narrow" w:cs="Arial Narrow"/>
          <w:sz w:val="16"/>
          <w:szCs w:val="16"/>
          <w:u w:val="single"/>
        </w:rPr>
        <w:t>gelemez</w:t>
      </w:r>
      <w:r w:rsidRPr="00B72CB5">
        <w:rPr>
          <w:rFonts w:ascii="Arial Narrow" w:hAnsi="Arial Narrow" w:cs="Arial Narrow"/>
          <w:sz w:val="16"/>
          <w:szCs w:val="16"/>
        </w:rPr>
        <w:t>?</w:t>
      </w:r>
    </w:p>
    <w:p w:rsidR="00B93F24" w:rsidRPr="00B72CB5" w:rsidRDefault="00B93F24" w:rsidP="00305AB3">
      <w:pPr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A) ama          B) ancak         C) artık    D) fakat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23. Aşağıda verilen sözcüklerin hangisinde hal eki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Karda                             b- ) Gölde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Gövde                          d- ) Yolda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B72CB5">
      <w:pPr>
        <w:spacing w:after="120" w:line="240" w:lineRule="atLeast"/>
        <w:jc w:val="both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24. Aşağıdaki cümlelerin hangisinde eş anlamlı sözcükler bir arada kullanılmıştır?  </w:t>
      </w:r>
    </w:p>
    <w:p w:rsidR="00B93F24" w:rsidRPr="00B72CB5" w:rsidRDefault="00B93F24" w:rsidP="00B72CB5">
      <w:pPr>
        <w:spacing w:line="240" w:lineRule="atLeast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A-  Yalan yanlış işlerle beni kandırma.</w:t>
      </w:r>
      <w:r w:rsidRPr="00B72CB5">
        <w:rPr>
          <w:rFonts w:ascii="Arial Narrow" w:hAnsi="Arial Narrow" w:cs="Arial Narrow"/>
          <w:sz w:val="16"/>
          <w:szCs w:val="16"/>
        </w:rPr>
        <w:tab/>
      </w:r>
    </w:p>
    <w:p w:rsidR="00B93F24" w:rsidRPr="00B72CB5" w:rsidRDefault="00B93F24" w:rsidP="00B72CB5">
      <w:pPr>
        <w:spacing w:line="240" w:lineRule="atLeast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 - Siyah elbise kara gözleriyle uyum sağlamıştı.</w:t>
      </w:r>
    </w:p>
    <w:p w:rsidR="00B93F24" w:rsidRPr="00B72CB5" w:rsidRDefault="00B93F24" w:rsidP="00B72CB5">
      <w:pPr>
        <w:spacing w:line="240" w:lineRule="atLeast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C-  Dün başlayan yolculuğumuz bugün bitti.         </w:t>
      </w:r>
    </w:p>
    <w:p w:rsidR="00B93F24" w:rsidRPr="00B72CB5" w:rsidRDefault="00B93F24" w:rsidP="00B72CB5">
      <w:pPr>
        <w:spacing w:line="240" w:lineRule="atLeast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D-  Genç yaşlı herkes sokağa döküldü.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25. Hangi noktalama işareti cümlenin bittiğini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göstermez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Soru işareti                    b- ) Kısa çizgi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Nokta                           d- ) Ünlem işareti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26. “Bedava sirke baldan tatlıdır.” atasözünü hangisi açıklar?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Çok para ödenerek alınan sirke kıymetlidir.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Para ödemeden alınan malın değeri yoktur.         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Para vermeden elde edilen çok hoştur.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Az para ödeyerek alınan mallar kıymetlidir.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B72CB5">
      <w:pPr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27. “Okuldakiler” sözcüğündeki sesli harfler hangileridir? </w:t>
      </w:r>
    </w:p>
    <w:p w:rsidR="00B93F24" w:rsidRPr="00B72CB5" w:rsidRDefault="00B93F24" w:rsidP="00B72CB5">
      <w:pPr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A) a,e,i,ö,ı          B) o,u,a,i,e        C) o,a,ı,ö,e        D) e,o,ı,i,a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28. Aşağıdaki cümlelerde, altı çizili kelimelerden hangisinde “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kaynaşma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” olayı vardır?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Odayı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iyice süpürdünüz mü?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Evinizi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yeniden boyattık. 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Babam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, bize beşer kalem aldı.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Fırının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daha yeni almıştık.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29. Aşağıdaki sözcüklerden hangisi “-i” eki aldığında ses (hece) düşmesine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uğramaz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Zihin                             b- ) Sabır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Kilim                             d- ) Oğul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30. “Annesi, Gül’ü pazara götürdü.” Cümlesinde kaç taneisim vardır?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4                                   b- ) 3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2                                   d- ) 1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31. “Şeker” sözcüğüne ek getirildiğinde hangisi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çekim eki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almış olur?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Şekerci                        b- ) Şekerlik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Şekerler                       d- ) Şekerli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B72CB5">
      <w:pPr>
        <w:pStyle w:val="NoSpacing"/>
        <w:rPr>
          <w:sz w:val="16"/>
          <w:szCs w:val="16"/>
        </w:rPr>
      </w:pPr>
      <w:r w:rsidRPr="00B72CB5">
        <w:rPr>
          <w:sz w:val="16"/>
          <w:szCs w:val="16"/>
        </w:rPr>
        <w:t xml:space="preserve">32. Aşağıdaki cümlelerin hangisinde altı çizili sözcük çoğul isimdir? </w:t>
      </w:r>
    </w:p>
    <w:p w:rsidR="00B93F24" w:rsidRPr="00B72CB5" w:rsidRDefault="00B93F24" w:rsidP="00B72CB5">
      <w:pPr>
        <w:pStyle w:val="NoSpacing"/>
        <w:rPr>
          <w:sz w:val="16"/>
          <w:szCs w:val="16"/>
        </w:rPr>
      </w:pPr>
      <w:r w:rsidRPr="00B72CB5">
        <w:rPr>
          <w:sz w:val="16"/>
          <w:szCs w:val="16"/>
        </w:rPr>
        <w:t xml:space="preserve">A)  Bir </w:t>
      </w:r>
      <w:r w:rsidRPr="00B72CB5">
        <w:rPr>
          <w:sz w:val="16"/>
          <w:szCs w:val="16"/>
          <w:u w:val="single"/>
        </w:rPr>
        <w:t>torba</w:t>
      </w:r>
      <w:r w:rsidRPr="00B72CB5">
        <w:rPr>
          <w:sz w:val="16"/>
          <w:szCs w:val="16"/>
        </w:rPr>
        <w:t xml:space="preserve"> dolusu arpaları var.</w:t>
      </w:r>
    </w:p>
    <w:p w:rsidR="00B93F24" w:rsidRPr="00B72CB5" w:rsidRDefault="00B93F24" w:rsidP="00B72CB5">
      <w:pPr>
        <w:pStyle w:val="NoSpacing"/>
        <w:rPr>
          <w:sz w:val="16"/>
          <w:szCs w:val="16"/>
        </w:rPr>
      </w:pPr>
      <w:r w:rsidRPr="00B72CB5">
        <w:rPr>
          <w:sz w:val="16"/>
          <w:szCs w:val="16"/>
        </w:rPr>
        <w:t xml:space="preserve">B)  </w:t>
      </w:r>
      <w:r w:rsidRPr="00B72CB5">
        <w:rPr>
          <w:sz w:val="16"/>
          <w:szCs w:val="16"/>
          <w:u w:val="single"/>
        </w:rPr>
        <w:t>Sular</w:t>
      </w:r>
      <w:r w:rsidRPr="00B72CB5">
        <w:rPr>
          <w:sz w:val="16"/>
          <w:szCs w:val="16"/>
        </w:rPr>
        <w:t xml:space="preserve"> üç gün boyunca akmadı.</w:t>
      </w:r>
    </w:p>
    <w:p w:rsidR="00B93F24" w:rsidRPr="00B72CB5" w:rsidRDefault="00B93F24" w:rsidP="00B72CB5">
      <w:pPr>
        <w:pStyle w:val="NoSpacing"/>
        <w:rPr>
          <w:sz w:val="16"/>
          <w:szCs w:val="16"/>
        </w:rPr>
      </w:pPr>
      <w:r w:rsidRPr="00B72CB5">
        <w:rPr>
          <w:sz w:val="16"/>
          <w:szCs w:val="16"/>
        </w:rPr>
        <w:t xml:space="preserve">C)  Her yaz burası böyle </w:t>
      </w:r>
      <w:r w:rsidRPr="00B72CB5">
        <w:rPr>
          <w:sz w:val="16"/>
          <w:szCs w:val="16"/>
          <w:u w:val="single"/>
        </w:rPr>
        <w:t>kalabalık</w:t>
      </w:r>
      <w:r w:rsidRPr="00B72CB5">
        <w:rPr>
          <w:sz w:val="16"/>
          <w:szCs w:val="16"/>
        </w:rPr>
        <w:t xml:space="preserve"> olur.</w:t>
      </w:r>
    </w:p>
    <w:p w:rsidR="00B93F24" w:rsidRPr="00B72CB5" w:rsidRDefault="00B93F24" w:rsidP="00B72CB5">
      <w:pPr>
        <w:pStyle w:val="NoSpacing"/>
        <w:rPr>
          <w:rFonts w:cs="Times New Roman"/>
          <w:sz w:val="16"/>
          <w:szCs w:val="16"/>
          <w:lang w:eastAsia="en-US"/>
        </w:rPr>
      </w:pPr>
      <w:r w:rsidRPr="00B72CB5">
        <w:rPr>
          <w:sz w:val="16"/>
          <w:szCs w:val="16"/>
        </w:rPr>
        <w:t xml:space="preserve">D)  Birçok </w:t>
      </w:r>
      <w:r w:rsidRPr="00B72CB5">
        <w:rPr>
          <w:sz w:val="16"/>
          <w:szCs w:val="16"/>
          <w:u w:val="single"/>
        </w:rPr>
        <w:t>çocuk</w:t>
      </w:r>
      <w:r w:rsidRPr="00B72CB5">
        <w:rPr>
          <w:sz w:val="16"/>
          <w:szCs w:val="16"/>
        </w:rPr>
        <w:t xml:space="preserve"> bahçeye çıktı.</w:t>
      </w:r>
    </w:p>
    <w:p w:rsidR="00B93F24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33. “Kızcağızın gözlerinden yaşlar sel gibi  .......................”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akıyorlardı                    b- ) akacaktı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akıyordu                         d- ) akmaktaydılar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34. “Siz ve o , dünyayı cennet .....................”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sanıyorsunuz                 b- ) görüyordu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sanıyorsun                      d- ) görüyorsun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35. Aşağıdaki cümlelerin hangisinde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nesnel yargı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 vardır?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Bütün insanlar uykuyu sever.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Türkiye’nin başkenti Ankara’dır.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Kendine güvenen insanlar başarılı olur.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Suyu kaynatırsak buharlaşır.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36. ‘’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Canlı</w:t>
      </w:r>
      <w:r w:rsidRPr="00B72CB5">
        <w:rPr>
          <w:rFonts w:ascii="Arial Narrow" w:hAnsi="Arial Narrow" w:cs="Arial Narrow"/>
          <w:i/>
          <w:iCs/>
          <w:sz w:val="16"/>
          <w:szCs w:val="16"/>
          <w:lang w:eastAsia="tr-TR"/>
        </w:rPr>
        <w:t>‘’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sözcüğü hangi tümcede diğerlerinden farklı anlamda kullanılmıştır?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Bazı canlılar otla beslenirler.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Orhan çok canlı bir çocuktu.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Çiçekler de canlı birer varlıktır.</w:t>
      </w:r>
    </w:p>
    <w:p w:rsidR="00B93F24" w:rsidRPr="00B72CB5" w:rsidRDefault="00B93F24" w:rsidP="00B72CB5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Gölde hiçbir canlı yaşamıyordu.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37.  Aşağıdaki kelimelerden hangisi ek aldığı için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anlam değiştirmiştir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Çantam                    b- )  Evcil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 sınıftan                  d- )  Evler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38.  Aşağıdaki atasözlerinden hangisi “çalışmayı” anlatır? 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br/>
        <w:t>a- ) Borç yiğidin kamçısıdır.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Ekmeden biçilmez.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br/>
        <w:t>c- ) Ayağını yorganına göre uzat.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Sürüden ayrılanı kurt kapar.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39.  “Genç ihtiyara yardım için hemen geldi.” Cümlesinde anlam bozukluğunu gidermek için hangi sözcükten sonra virgül kullanılmalıdır?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genç                    b- ) ihtiyara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yardım                          d- ) hemen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40. Aşağıdaki tümcelerin hangisinde ön ad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yoktur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On yıldır memleketten ayrıyım.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Sen zor işlerden hoşlanırsın.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Tembel insanları hiç sevmem.</w:t>
      </w:r>
    </w:p>
    <w:p w:rsidR="00B93F24" w:rsidRPr="00B72CB5" w:rsidRDefault="00B93F24" w:rsidP="00B72CB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Hasan, beline kemer takmış.</w:t>
      </w:r>
    </w:p>
    <w:p w:rsidR="00B93F24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41.  Aşağıdaki deyimlerden hangisi “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çok iyi dinlemek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” anlamı taşır?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Kulağı çınlamak            b- ) Kulak kabartmak</w:t>
      </w:r>
    </w:p>
    <w:p w:rsidR="00B93F24" w:rsidRPr="00B72CB5" w:rsidRDefault="00B93F24" w:rsidP="00B72CB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Kulağına koymak         d- ) Can kulağıyla dinlemek</w:t>
      </w:r>
    </w:p>
    <w:p w:rsidR="00B93F24" w:rsidRPr="00B72CB5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42. “ İlgi......ailelerin çocukları genelde başarılı oluyor.” cümlesinde eksik yazılan sözcüğe hangi ek gelmelidir?</w:t>
      </w:r>
    </w:p>
    <w:p w:rsidR="00B93F24" w:rsidRPr="00B72CB5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 A)   -ci           B)   -siz             C)   -lik               D)   -li</w:t>
      </w:r>
    </w:p>
    <w:p w:rsidR="00B93F24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43.  Aşağıdaki cümlelerde geçen “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mi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” lerden hangisi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yanlış yazılmıştır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Masamı toparladık.                   b- ) Ali’yi aradınız mı?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jc w:val="both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İrem’i görecek misiniz?            d- ) Siz de geliyormusunuz? 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44.  "Giydiği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ak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gömlek çok kirlenmiş." cüm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softHyphen/>
        <w:t>lesinde altı çizili sözcüğün zıt anlamlısı aşağıdakilerden hangisidir?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kara                          b- ) Sarı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beyaz                        d- ) Kırmızı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Default="00B93F24" w:rsidP="00B72CB5">
      <w:pPr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B72CB5">
      <w:pPr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Gökhan elindeki taşları hızla denize fırlattı.”</w:t>
      </w:r>
    </w:p>
    <w:p w:rsidR="00B93F24" w:rsidRPr="00B72CB5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45. Yukarıdaki cümlede hangi sorunun cevabı </w:t>
      </w:r>
      <w:r w:rsidRPr="00B72CB5">
        <w:rPr>
          <w:rFonts w:ascii="Arial Narrow" w:hAnsi="Arial Narrow" w:cs="Arial Narrow"/>
          <w:sz w:val="16"/>
          <w:szCs w:val="16"/>
          <w:u w:val="single"/>
        </w:rPr>
        <w:t>yoktur?</w:t>
      </w:r>
    </w:p>
    <w:p w:rsidR="00B93F24" w:rsidRPr="00B72CB5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a)Kim</w:t>
      </w:r>
      <w:r w:rsidRPr="00B72CB5">
        <w:rPr>
          <w:rFonts w:ascii="Arial Narrow" w:hAnsi="Arial Narrow" w:cs="Arial Narrow"/>
          <w:sz w:val="16"/>
          <w:szCs w:val="16"/>
        </w:rPr>
        <w:tab/>
      </w:r>
      <w:r w:rsidRPr="00B72CB5">
        <w:rPr>
          <w:rFonts w:ascii="Arial Narrow" w:hAnsi="Arial Narrow" w:cs="Arial Narrow"/>
          <w:sz w:val="16"/>
          <w:szCs w:val="16"/>
        </w:rPr>
        <w:tab/>
        <w:t>c) Niçin</w:t>
      </w:r>
    </w:p>
    <w:p w:rsidR="00B93F24" w:rsidRPr="00B72CB5" w:rsidRDefault="00B93F24" w:rsidP="00B72CB5">
      <w:pPr>
        <w:pStyle w:val="NoSpacing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b)Nasıl</w:t>
      </w:r>
      <w:r w:rsidRPr="00B72CB5">
        <w:rPr>
          <w:rFonts w:ascii="Arial Narrow" w:hAnsi="Arial Narrow" w:cs="Arial Narrow"/>
          <w:sz w:val="16"/>
          <w:szCs w:val="16"/>
        </w:rPr>
        <w:tab/>
      </w:r>
      <w:r w:rsidRPr="00B72CB5">
        <w:rPr>
          <w:rFonts w:ascii="Arial Narrow" w:hAnsi="Arial Narrow" w:cs="Arial Narrow"/>
          <w:sz w:val="16"/>
          <w:szCs w:val="16"/>
        </w:rPr>
        <w:tab/>
        <w:t>d)Nereye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Default="00B93F24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B93F24" w:rsidRDefault="00B93F24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B93F24" w:rsidRPr="00B72CB5" w:rsidRDefault="00B93F24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46. Aşağıdaki cümlelerin hangisinde karşılaştırma yapılmamıştır?</w:t>
      </w:r>
    </w:p>
    <w:p w:rsidR="00B93F24" w:rsidRPr="00B72CB5" w:rsidRDefault="00B93F24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 xml:space="preserve">A) Bu yaz, geçen yazdan daha sıcak olacak. </w:t>
      </w:r>
    </w:p>
    <w:p w:rsidR="00B93F24" w:rsidRPr="00B72CB5" w:rsidRDefault="00B93F24" w:rsidP="00B72CB5">
      <w:pPr>
        <w:widowControl w:val="0"/>
        <w:tabs>
          <w:tab w:val="left" w:pos="180"/>
          <w:tab w:val="left" w:pos="2340"/>
          <w:tab w:val="left" w:pos="396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B) İstanbul, Türkiye’nin en kalabalık şehridir.</w:t>
      </w:r>
    </w:p>
    <w:p w:rsidR="00B93F24" w:rsidRPr="00B72CB5" w:rsidRDefault="00B93F24" w:rsidP="00B72CB5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C) Ahmet benden daha çalışkan.</w:t>
      </w:r>
    </w:p>
    <w:p w:rsidR="00B93F24" w:rsidRPr="00B72CB5" w:rsidRDefault="00B93F24" w:rsidP="00B72CB5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6"/>
          <w:szCs w:val="16"/>
        </w:rPr>
      </w:pPr>
      <w:r w:rsidRPr="00B72CB5">
        <w:rPr>
          <w:rFonts w:ascii="Arial Narrow" w:hAnsi="Arial Narrow" w:cs="Arial Narrow"/>
          <w:sz w:val="16"/>
          <w:szCs w:val="16"/>
        </w:rPr>
        <w:t>D) Onunla üç yıldır hiç görüşmedik.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47. Aşağıdaki atasözlerinden hangisinde eş sesli sözcükler bir arada kullanılmıştır?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Az ateş çok odun yakar.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Sana vereyim bir öğüt; kendi ununu kendin öğüt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Damlaya damlaya göl olur.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Bir tepe yıkılır, bir dere dolar.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48. "Yazarların hepsi yazılarını tamamladık."cümlesindeki anlatım bozukluğu na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softHyphen/>
        <w:t>sıl giderilir?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"yazarların" kelimesi yerine "yazar" yazılarak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"tamamladık" kelimesi yerine "tamamladı" yazılarak          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"hepsi" kelimesi yerine "tümü" yazıla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softHyphen/>
        <w:t>rak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"yazılarını" kelimesi yerine "kitapları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softHyphen/>
        <w:t>nı" yazılarak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49. Altı çizili kelimelerden hangileri </w:t>
      </w:r>
      <w:r w:rsidRPr="00B72CB5">
        <w:rPr>
          <w:rFonts w:ascii="Arial Narrow" w:hAnsi="Arial Narrow" w:cs="Arial Narrow"/>
          <w:i/>
          <w:iCs/>
          <w:sz w:val="16"/>
          <w:szCs w:val="16"/>
          <w:u w:val="single"/>
          <w:lang w:eastAsia="tr-TR"/>
        </w:rPr>
        <w:t>gerçek anlamının dışında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kullanılmıştır?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I.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İnce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ipi çekince koptu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II. Elindeki vazo düştü,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kırıldı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III. Dayımlar, bizi çok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 sıcak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karşıladılar.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IV. Adam şoföre çok </w:t>
      </w:r>
      <w:r w:rsidRPr="00B72CB5">
        <w:rPr>
          <w:rFonts w:ascii="Arial Narrow" w:hAnsi="Arial Narrow" w:cs="Arial Narrow"/>
          <w:sz w:val="16"/>
          <w:szCs w:val="16"/>
          <w:u w:val="single"/>
          <w:lang w:eastAsia="tr-TR"/>
        </w:rPr>
        <w:t>ağır</w:t>
      </w:r>
      <w:r w:rsidRPr="00B72CB5">
        <w:rPr>
          <w:rFonts w:ascii="Arial Narrow" w:hAnsi="Arial Narrow" w:cs="Arial Narrow"/>
          <w:sz w:val="16"/>
          <w:szCs w:val="16"/>
          <w:lang w:eastAsia="tr-TR"/>
        </w:rPr>
        <w:t> sözler söyledi.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 Yalnız 2                     b- ) 1 ve 3</w:t>
      </w:r>
    </w:p>
    <w:p w:rsidR="00B93F24" w:rsidRPr="00B72CB5" w:rsidRDefault="00B93F24" w:rsidP="002F5FC8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2 ve 4                            d- ) 3 ve 4</w:t>
      </w:r>
    </w:p>
    <w:p w:rsidR="00B93F24" w:rsidRPr="00B72CB5" w:rsidRDefault="00B93F24" w:rsidP="0027100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</w:p>
    <w:p w:rsidR="00B93F24" w:rsidRPr="00B72CB5" w:rsidRDefault="00B93F24" w:rsidP="0027100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50. Hangi cümlede sebep-sonuç ilişkisi vardır?</w:t>
      </w:r>
    </w:p>
    <w:p w:rsidR="00B93F24" w:rsidRPr="00B72CB5" w:rsidRDefault="00B93F24" w:rsidP="0027100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a- ) Fatma, saçlarına örgü yaptırmıştı.</w:t>
      </w:r>
    </w:p>
    <w:p w:rsidR="00B93F24" w:rsidRPr="00B72CB5" w:rsidRDefault="00B93F24" w:rsidP="0027100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c- ) Sessizce öğretmenimizi beklemesini bilemiyoruz.</w:t>
      </w:r>
    </w:p>
    <w:p w:rsidR="00B93F24" w:rsidRPr="00B72CB5" w:rsidRDefault="00B93F24" w:rsidP="0027100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b- ) Saçları çok uzayınca kestirdi.</w:t>
      </w:r>
    </w:p>
    <w:p w:rsidR="00B93F24" w:rsidRPr="00FD70C5" w:rsidRDefault="00B93F24" w:rsidP="00FD70C5">
      <w:pPr>
        <w:shd w:val="clear" w:color="auto" w:fill="FFFFFF"/>
        <w:spacing w:after="0" w:line="240" w:lineRule="atLeast"/>
        <w:rPr>
          <w:rFonts w:ascii="Arial Narrow" w:hAnsi="Arial Narrow" w:cs="Arial Narrow"/>
          <w:sz w:val="16"/>
          <w:szCs w:val="16"/>
          <w:lang w:eastAsia="tr-TR"/>
        </w:rPr>
      </w:pPr>
      <w:r w:rsidRPr="00B72CB5">
        <w:rPr>
          <w:rFonts w:ascii="Arial Narrow" w:hAnsi="Arial Narrow" w:cs="Arial Narrow"/>
          <w:sz w:val="16"/>
          <w:szCs w:val="16"/>
          <w:lang w:eastAsia="tr-TR"/>
        </w:rPr>
        <w:t>d- ) İzlediğimiz film çok güzeldi.</w:t>
      </w:r>
    </w:p>
    <w:p w:rsidR="00B93F24" w:rsidRPr="00FD70C5" w:rsidRDefault="00B93F24" w:rsidP="00D46D6F">
      <w:pPr>
        <w:spacing w:line="240" w:lineRule="atLeast"/>
        <w:jc w:val="center"/>
        <w:rPr>
          <w:rFonts w:ascii="Arial Narrow" w:hAnsi="Arial Narrow" w:cs="Arial Narrow"/>
          <w:sz w:val="12"/>
          <w:szCs w:val="12"/>
        </w:rPr>
      </w:pPr>
      <w:r w:rsidRPr="00FD70C5">
        <w:rPr>
          <w:rFonts w:ascii="Arial Narrow" w:hAnsi="Arial Narrow" w:cs="Arial Narrow"/>
          <w:sz w:val="12"/>
          <w:szCs w:val="12"/>
        </w:rPr>
        <w:t>BAŞARILAR</w:t>
      </w:r>
    </w:p>
    <w:p w:rsidR="00B93F24" w:rsidRPr="00FD70C5" w:rsidRDefault="00B93F24" w:rsidP="00D46D6F">
      <w:pPr>
        <w:spacing w:line="240" w:lineRule="atLeast"/>
        <w:jc w:val="center"/>
        <w:rPr>
          <w:rFonts w:ascii="Arial Narrow" w:hAnsi="Arial Narrow" w:cs="Arial Narrow"/>
          <w:sz w:val="12"/>
          <w:szCs w:val="12"/>
        </w:rPr>
      </w:pPr>
      <w:r w:rsidRPr="00FD70C5">
        <w:rPr>
          <w:rFonts w:ascii="Arial Narrow" w:hAnsi="Arial Narrow" w:cs="Arial Narrow"/>
          <w:sz w:val="12"/>
          <w:szCs w:val="12"/>
        </w:rPr>
        <w:t>HER SORU2 PUANDIR</w:t>
      </w:r>
    </w:p>
    <w:sectPr w:rsidR="00B93F24" w:rsidRPr="00FD70C5" w:rsidSect="00D46D6F">
      <w:headerReference w:type="default" r:id="rId6"/>
      <w:pgSz w:w="16838" w:h="11906" w:orient="landscape"/>
      <w:pgMar w:top="426" w:right="395" w:bottom="426" w:left="709" w:header="56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F24" w:rsidRDefault="00B93F24" w:rsidP="00271005">
      <w:pPr>
        <w:spacing w:after="0" w:line="240" w:lineRule="auto"/>
      </w:pPr>
      <w:r>
        <w:separator/>
      </w:r>
    </w:p>
  </w:endnote>
  <w:endnote w:type="continuationSeparator" w:id="1">
    <w:p w:rsidR="00B93F24" w:rsidRDefault="00B93F24" w:rsidP="0027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F24" w:rsidRDefault="00B93F24" w:rsidP="00271005">
      <w:pPr>
        <w:spacing w:after="0" w:line="240" w:lineRule="auto"/>
      </w:pPr>
      <w:r>
        <w:separator/>
      </w:r>
    </w:p>
  </w:footnote>
  <w:footnote w:type="continuationSeparator" w:id="1">
    <w:p w:rsidR="00B93F24" w:rsidRDefault="00B93F24" w:rsidP="00271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F24" w:rsidRDefault="00B93F24" w:rsidP="00271005">
    <w:pPr>
      <w:pStyle w:val="Header"/>
      <w:tabs>
        <w:tab w:val="clear" w:pos="4536"/>
        <w:tab w:val="clear" w:pos="9072"/>
        <w:tab w:val="left" w:pos="11242"/>
      </w:tabs>
    </w:pPr>
    <w:r>
      <w:t>TÜRKÇE 2. DÖNEM 2. YAZILI</w:t>
    </w:r>
    <w:r>
      <w:tab/>
      <w:t>ADI 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FC8"/>
    <w:rsid w:val="00175580"/>
    <w:rsid w:val="00207572"/>
    <w:rsid w:val="002409D2"/>
    <w:rsid w:val="00271005"/>
    <w:rsid w:val="002F5FC8"/>
    <w:rsid w:val="00305AB3"/>
    <w:rsid w:val="003C18D8"/>
    <w:rsid w:val="003E65CE"/>
    <w:rsid w:val="006072C9"/>
    <w:rsid w:val="006436CA"/>
    <w:rsid w:val="0085708D"/>
    <w:rsid w:val="009C42E0"/>
    <w:rsid w:val="009F55FE"/>
    <w:rsid w:val="00A37598"/>
    <w:rsid w:val="00B23408"/>
    <w:rsid w:val="00B72CB5"/>
    <w:rsid w:val="00B93F24"/>
    <w:rsid w:val="00C916BA"/>
    <w:rsid w:val="00D46D6F"/>
    <w:rsid w:val="00DE6A87"/>
    <w:rsid w:val="00F31F80"/>
    <w:rsid w:val="00FD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2F5FC8"/>
  </w:style>
  <w:style w:type="character" w:styleId="Hyperlink">
    <w:name w:val="Hyperlink"/>
    <w:basedOn w:val="DefaultParagraphFont"/>
    <w:uiPriority w:val="99"/>
    <w:semiHidden/>
    <w:rsid w:val="002F5FC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F5FC8"/>
    <w:pPr>
      <w:spacing w:after="0" w:line="240" w:lineRule="auto"/>
    </w:pPr>
    <w:rPr>
      <w:rFonts w:ascii="Tahoma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5F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1005"/>
  </w:style>
  <w:style w:type="paragraph" w:styleId="Footer">
    <w:name w:val="footer"/>
    <w:basedOn w:val="Normal"/>
    <w:link w:val="Footer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tr-TR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1005"/>
  </w:style>
  <w:style w:type="paragraph" w:styleId="NoSpacing">
    <w:name w:val="No Spacing"/>
    <w:link w:val="NoSpacingChar"/>
    <w:uiPriority w:val="99"/>
    <w:qFormat/>
    <w:rsid w:val="00305AB3"/>
    <w:rPr>
      <w:rFonts w:eastAsia="Times New Roman" w:cs="Calibri"/>
    </w:rPr>
  </w:style>
  <w:style w:type="character" w:customStyle="1" w:styleId="NoSpacingChar">
    <w:name w:val="No Spacing Char"/>
    <w:link w:val="NoSpacing"/>
    <w:uiPriority w:val="99"/>
    <w:locked/>
    <w:rsid w:val="00305AB3"/>
    <w:rPr>
      <w:rFonts w:eastAsia="Times New Roman"/>
      <w:sz w:val="22"/>
      <w:szCs w:val="22"/>
      <w:lang w:val="tr-TR" w:eastAsia="tr-TR"/>
    </w:rPr>
  </w:style>
  <w:style w:type="paragraph" w:styleId="ListParagraph">
    <w:name w:val="List Paragraph"/>
    <w:basedOn w:val="Normal"/>
    <w:uiPriority w:val="99"/>
    <w:qFormat/>
    <w:rsid w:val="00B72CB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94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29">
          <w:marLeft w:val="0"/>
          <w:marRight w:val="-3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5">
          <w:marLeft w:val="0"/>
          <w:marRight w:val="-45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2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89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1553</Words>
  <Characters>8856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</dc:creator>
  <cp:keywords/>
  <dc:description/>
  <cp:lastModifiedBy>edanur</cp:lastModifiedBy>
  <cp:revision>10</cp:revision>
  <dcterms:created xsi:type="dcterms:W3CDTF">2016-01-19T10:58:00Z</dcterms:created>
  <dcterms:modified xsi:type="dcterms:W3CDTF">2016-04-14T21:41:00Z</dcterms:modified>
</cp:coreProperties>
</file>